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A7" w:rsidRDefault="007E70A7" w:rsidP="0057365B"/>
    <w:p w:rsidR="0057365B" w:rsidRDefault="00302460" w:rsidP="0057365B">
      <w:r>
        <w:t xml:space="preserve"> </w:t>
      </w:r>
      <w:r w:rsidR="0057365B" w:rsidRPr="00DC1604">
        <w:rPr>
          <w:noProof/>
        </w:rPr>
        <w:drawing>
          <wp:inline distT="0" distB="0" distL="0" distR="0">
            <wp:extent cx="1066800" cy="581025"/>
            <wp:effectExtent l="19050" t="0" r="0" b="0"/>
            <wp:docPr id="7" name="Bilde 1" descr="C:\Documents and Settings\sse\Local Settings\Temporary Internet Files\Content.Word\Logo - LindesnesRegionen-mind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se\Local Settings\Temporary Internet Files\Content.Word\Logo - LindesnesRegionen-mind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>
        <w:tab/>
      </w:r>
      <w:r w:rsidR="0057365B" w:rsidRPr="00DC1604">
        <w:rPr>
          <w:noProof/>
        </w:rPr>
        <w:drawing>
          <wp:inline distT="0" distB="0" distL="0" distR="0">
            <wp:extent cx="828675" cy="704850"/>
            <wp:effectExtent l="19050" t="0" r="9525" b="0"/>
            <wp:docPr id="8" name="Bilde 1" descr="C:\Documents and Settings\sse\Local Settings\Temporary Internet Files\Content.Word\SAMARBEID LINDESNESREGIONE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9" descr="C:\Documents and Settings\sse\Local Settings\Temporary Internet Files\Content.Word\SAMARBEID LINDESNESREGIONEN.JPG"/>
                    <pic:cNvPicPr/>
                  </pic:nvPicPr>
                  <pic:blipFill>
                    <a:blip r:embed="rId8" cstate="print"/>
                    <a:srcRect l="54337" b="13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DFC" w:rsidRDefault="005A7966" w:rsidP="0057365B">
      <w:pPr>
        <w:rPr>
          <w:b/>
          <w:sz w:val="32"/>
          <w:szCs w:val="32"/>
        </w:rPr>
      </w:pPr>
      <w:r w:rsidRPr="005A7966">
        <w:rPr>
          <w:b/>
          <w:sz w:val="32"/>
          <w:szCs w:val="32"/>
        </w:rPr>
        <w:t>«Kjernegruppe</w:t>
      </w:r>
      <w:r>
        <w:rPr>
          <w:b/>
          <w:sz w:val="32"/>
          <w:szCs w:val="32"/>
        </w:rPr>
        <w:t>-</w:t>
      </w:r>
      <w:r w:rsidRPr="005A7966">
        <w:rPr>
          <w:b/>
          <w:sz w:val="32"/>
          <w:szCs w:val="32"/>
        </w:rPr>
        <w:t>metodikken»</w:t>
      </w:r>
    </w:p>
    <w:p w:rsidR="005A7966" w:rsidRPr="005A7966" w:rsidRDefault="005A7966" w:rsidP="005A7966">
      <w:r w:rsidRPr="005A7966">
        <w:rPr>
          <w:b/>
          <w:sz w:val="24"/>
        </w:rPr>
        <w:t xml:space="preserve">Bruk av kjernegrupper </w:t>
      </w:r>
      <w:r w:rsidRPr="005A7966">
        <w:rPr>
          <w:b/>
          <w:sz w:val="24"/>
        </w:rPr>
        <w:t xml:space="preserve">i </w:t>
      </w:r>
      <w:r w:rsidRPr="005A7966">
        <w:rPr>
          <w:b/>
          <w:sz w:val="24"/>
        </w:rPr>
        <w:t xml:space="preserve">Lindesnesregionen (Mandal, Lindesnes, Audnedal, Marnardal og Åseral) </w:t>
      </w:r>
    </w:p>
    <w:p w:rsidR="005A7966" w:rsidRPr="005A7966" w:rsidRDefault="005A7966" w:rsidP="005A7966">
      <w:pPr>
        <w:pStyle w:val="Listeavsnitt"/>
        <w:numPr>
          <w:ilvl w:val="0"/>
          <w:numId w:val="40"/>
        </w:numPr>
        <w:spacing w:after="0" w:line="240" w:lineRule="auto"/>
        <w:contextualSpacing w:val="0"/>
      </w:pPr>
      <w:r w:rsidRPr="005A7966">
        <w:t>Det blir laget en egen saksmappe på elever som det jobbes med i kjernegrupper, som lagres i kommunenes arkivsystem, «Ephorte». Alle dokumenter i forbindelse med dette lagres der (samtykkeskj</w:t>
      </w:r>
      <w:bookmarkStart w:id="0" w:name="_GoBack"/>
      <w:bookmarkEnd w:id="0"/>
      <w:r w:rsidRPr="005A7966">
        <w:t xml:space="preserve">ema og Log/referat). </w:t>
      </w:r>
    </w:p>
    <w:p w:rsidR="005A7966" w:rsidRPr="005A7966" w:rsidRDefault="005A7966" w:rsidP="005A7966">
      <w:pPr>
        <w:pStyle w:val="Listeavsnitt"/>
      </w:pPr>
      <w:r w:rsidRPr="005A7966">
        <w:t xml:space="preserve">I henhold til arkivloven må alle dokumenter bevares for alltid og kan derfor ikke slettes. Dersom det skulle være personopplysninger som er feil, kan man (skriftlig) be om å få disse slettet. Det er kun saksbehandler, medlem i kjernegrupper og sentralarkivet som har tilgang til opplysningene. </w:t>
      </w:r>
    </w:p>
    <w:p w:rsidR="005A7966" w:rsidRPr="005A7966" w:rsidRDefault="005A7966" w:rsidP="005A7966">
      <w:pPr>
        <w:pStyle w:val="Listeavsnitt"/>
        <w:numPr>
          <w:ilvl w:val="0"/>
          <w:numId w:val="40"/>
        </w:numPr>
        <w:spacing w:after="0" w:line="240" w:lineRule="auto"/>
        <w:contextualSpacing w:val="0"/>
      </w:pPr>
      <w:r w:rsidRPr="005A7966">
        <w:t>Samtykkeskjema kan også</w:t>
      </w:r>
      <w:r w:rsidRPr="005A7966">
        <w:rPr>
          <w:u w:val="single"/>
        </w:rPr>
        <w:t xml:space="preserve"> </w:t>
      </w:r>
      <w:r w:rsidRPr="005A7966">
        <w:t xml:space="preserve">legges i elevens «elev mappe», som en dokumentasjon på at de har takket ja eller nei til kjernegruppetilbudet. </w:t>
      </w:r>
    </w:p>
    <w:p w:rsidR="005A7966" w:rsidRPr="005A7966" w:rsidRDefault="005A7966" w:rsidP="005A7966">
      <w:pPr>
        <w:pStyle w:val="Listeavsnitt"/>
      </w:pPr>
      <w:r w:rsidRPr="005A7966">
        <w:t>Rektor og skoleadministrasjonen har tilgang til elevmappene.</w:t>
      </w:r>
    </w:p>
    <w:p w:rsidR="005A7966" w:rsidRPr="005A7966" w:rsidRDefault="005A7966" w:rsidP="005A7966">
      <w:pPr>
        <w:pStyle w:val="Listeavsnitt"/>
        <w:numPr>
          <w:ilvl w:val="0"/>
          <w:numId w:val="40"/>
        </w:numPr>
        <w:spacing w:after="0" w:line="240" w:lineRule="auto"/>
        <w:contextualSpacing w:val="0"/>
      </w:pPr>
      <w:r w:rsidRPr="005A7966">
        <w:t xml:space="preserve">Politiet lagrer opplysninger elektronisk på forebyggende arbeidsplattform- i bekymringssamtaleregisteret (lukket prosjekt), etter politiets reglement. </w:t>
      </w:r>
    </w:p>
    <w:p w:rsidR="005A7966" w:rsidRPr="005A7966" w:rsidRDefault="005A7966" w:rsidP="005A7966"/>
    <w:p w:rsidR="005A7966" w:rsidRPr="005A7966" w:rsidRDefault="005A7966" w:rsidP="005A7966">
      <w:pPr>
        <w:rPr>
          <w:u w:val="single"/>
        </w:rPr>
      </w:pPr>
      <w:r w:rsidRPr="005A7966">
        <w:rPr>
          <w:u w:val="single"/>
        </w:rPr>
        <w:t>Evalueringsskjema:</w:t>
      </w:r>
    </w:p>
    <w:p w:rsidR="005A7966" w:rsidRPr="005A7966" w:rsidRDefault="005A7966" w:rsidP="005A7966">
      <w:r w:rsidRPr="005A7966">
        <w:t>Mål</w:t>
      </w:r>
    </w:p>
    <w:p w:rsidR="005A7966" w:rsidRPr="005A7966" w:rsidRDefault="005A7966" w:rsidP="005A7966">
      <w:pPr>
        <w:pStyle w:val="Listeavsnitt"/>
        <w:numPr>
          <w:ilvl w:val="0"/>
          <w:numId w:val="41"/>
        </w:numPr>
        <w:spacing w:after="0" w:line="240" w:lineRule="auto"/>
        <w:contextualSpacing w:val="0"/>
      </w:pPr>
      <w:r w:rsidRPr="005A7966">
        <w:t>Kvantitativt: «Statistikk» når det gjelder kjernegruppenes tidsbruk, omfang av saker og hvilke type saker/ utfordringer i den enkelte kommune</w:t>
      </w:r>
    </w:p>
    <w:p w:rsidR="005A7966" w:rsidRPr="005A7966" w:rsidRDefault="005A7966" w:rsidP="005A7966">
      <w:pPr>
        <w:pStyle w:val="Listeavsnitt"/>
        <w:numPr>
          <w:ilvl w:val="0"/>
          <w:numId w:val="41"/>
        </w:numPr>
        <w:spacing w:after="0" w:line="240" w:lineRule="auto"/>
        <w:contextualSpacing w:val="0"/>
      </w:pPr>
      <w:r w:rsidRPr="005A7966">
        <w:t>Kvalitativt: subjektiv vurdering av nytteverdi og den enkelte kjernegruppens forbedringspotensialer</w:t>
      </w:r>
    </w:p>
    <w:p w:rsidR="005A7966" w:rsidRDefault="005A7966" w:rsidP="005A7966"/>
    <w:p w:rsidR="005A7966" w:rsidRPr="005A7966" w:rsidRDefault="005A7966" w:rsidP="005A7966">
      <w:r w:rsidRPr="005A7966">
        <w:t xml:space="preserve">Da det ikke finnes personinformasjon i evalueringsskjemaene, oppbevares de i perm (papirutgave) av kjernegruppeleder. </w:t>
      </w:r>
    </w:p>
    <w:p w:rsidR="005A7966" w:rsidRPr="005A7966" w:rsidRDefault="005A7966" w:rsidP="005A7966">
      <w:r w:rsidRPr="005A7966">
        <w:t xml:space="preserve">SLT samler inn og lager en årlig «oversikt /statistikk». Evalueringsskjema blir så makulert. </w:t>
      </w:r>
    </w:p>
    <w:p w:rsidR="005A7966" w:rsidRPr="005A7966" w:rsidRDefault="005A7966" w:rsidP="005A7966"/>
    <w:p w:rsidR="005A7966" w:rsidRPr="005A7966" w:rsidRDefault="005A7966" w:rsidP="005A7966">
      <w:pPr>
        <w:rPr>
          <w:lang w:val="nn-NO"/>
        </w:rPr>
      </w:pPr>
      <w:r w:rsidRPr="005A7966">
        <w:rPr>
          <w:lang w:val="nn-NO"/>
        </w:rPr>
        <w:t xml:space="preserve">Ta gjerne kontakt med SLT-koordinator Siri L. Severinsen </w:t>
      </w:r>
      <w:hyperlink r:id="rId9" w:history="1">
        <w:r w:rsidRPr="005A7966">
          <w:rPr>
            <w:rStyle w:val="Hyperkobling"/>
            <w:color w:val="auto"/>
            <w:lang w:val="nn-NO"/>
          </w:rPr>
          <w:t>Siri.Lovas.Severinsen@mandal.kommune.no</w:t>
        </w:r>
      </w:hyperlink>
    </w:p>
    <w:p w:rsidR="005A7966" w:rsidRPr="005A7966" w:rsidRDefault="005A7966" w:rsidP="005A7966">
      <w:r w:rsidRPr="005A7966">
        <w:t>dersom du vil vite mer.</w:t>
      </w:r>
    </w:p>
    <w:p w:rsidR="005A7966" w:rsidRDefault="005A7966" w:rsidP="0057365B">
      <w:pPr>
        <w:rPr>
          <w:b/>
          <w:sz w:val="32"/>
          <w:szCs w:val="32"/>
        </w:rPr>
      </w:pPr>
    </w:p>
    <w:sectPr w:rsidR="005A7966" w:rsidSect="00B37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9"/>
      </v:shape>
    </w:pict>
  </w:numPicBullet>
  <w:abstractNum w:abstractNumId="0">
    <w:nsid w:val="03074175"/>
    <w:multiLevelType w:val="hybridMultilevel"/>
    <w:tmpl w:val="08A865B8"/>
    <w:lvl w:ilvl="0" w:tplc="338CE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127F3"/>
    <w:multiLevelType w:val="hybridMultilevel"/>
    <w:tmpl w:val="BE78A81A"/>
    <w:lvl w:ilvl="0" w:tplc="0414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>
    <w:nsid w:val="05BF2103"/>
    <w:multiLevelType w:val="hybridMultilevel"/>
    <w:tmpl w:val="D47E9ACC"/>
    <w:lvl w:ilvl="0" w:tplc="F12E2E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106C61"/>
    <w:multiLevelType w:val="hybridMultilevel"/>
    <w:tmpl w:val="05A49D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17466"/>
    <w:multiLevelType w:val="hybridMultilevel"/>
    <w:tmpl w:val="9C6EA12C"/>
    <w:lvl w:ilvl="0" w:tplc="0414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0B282393"/>
    <w:multiLevelType w:val="hybridMultilevel"/>
    <w:tmpl w:val="EF30A3A0"/>
    <w:lvl w:ilvl="0" w:tplc="2D4419B8">
      <w:start w:val="1"/>
      <w:numFmt w:val="decimal"/>
      <w:lvlText w:val="%1-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A1CBE"/>
    <w:multiLevelType w:val="hybridMultilevel"/>
    <w:tmpl w:val="C1FEB3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42EC9"/>
    <w:multiLevelType w:val="hybridMultilevel"/>
    <w:tmpl w:val="3CF4D13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A76A3F"/>
    <w:multiLevelType w:val="hybridMultilevel"/>
    <w:tmpl w:val="65722C92"/>
    <w:lvl w:ilvl="0" w:tplc="04140007">
      <w:start w:val="1"/>
      <w:numFmt w:val="bullet"/>
      <w:lvlText w:val=""/>
      <w:lvlPicBulletId w:val="0"/>
      <w:lvlJc w:val="left"/>
      <w:pPr>
        <w:ind w:left="136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10D278AB"/>
    <w:multiLevelType w:val="hybridMultilevel"/>
    <w:tmpl w:val="C7685C58"/>
    <w:lvl w:ilvl="0" w:tplc="96E8BC7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125" w:hanging="360"/>
      </w:pPr>
    </w:lvl>
    <w:lvl w:ilvl="2" w:tplc="0414001B" w:tentative="1">
      <w:start w:val="1"/>
      <w:numFmt w:val="lowerRoman"/>
      <w:lvlText w:val="%3."/>
      <w:lvlJc w:val="right"/>
      <w:pPr>
        <w:ind w:left="1845" w:hanging="180"/>
      </w:pPr>
    </w:lvl>
    <w:lvl w:ilvl="3" w:tplc="0414000F" w:tentative="1">
      <w:start w:val="1"/>
      <w:numFmt w:val="decimal"/>
      <w:lvlText w:val="%4."/>
      <w:lvlJc w:val="left"/>
      <w:pPr>
        <w:ind w:left="2565" w:hanging="360"/>
      </w:pPr>
    </w:lvl>
    <w:lvl w:ilvl="4" w:tplc="04140019" w:tentative="1">
      <w:start w:val="1"/>
      <w:numFmt w:val="lowerLetter"/>
      <w:lvlText w:val="%5."/>
      <w:lvlJc w:val="left"/>
      <w:pPr>
        <w:ind w:left="3285" w:hanging="360"/>
      </w:pPr>
    </w:lvl>
    <w:lvl w:ilvl="5" w:tplc="0414001B" w:tentative="1">
      <w:start w:val="1"/>
      <w:numFmt w:val="lowerRoman"/>
      <w:lvlText w:val="%6."/>
      <w:lvlJc w:val="right"/>
      <w:pPr>
        <w:ind w:left="4005" w:hanging="180"/>
      </w:pPr>
    </w:lvl>
    <w:lvl w:ilvl="6" w:tplc="0414000F" w:tentative="1">
      <w:start w:val="1"/>
      <w:numFmt w:val="decimal"/>
      <w:lvlText w:val="%7."/>
      <w:lvlJc w:val="left"/>
      <w:pPr>
        <w:ind w:left="4725" w:hanging="360"/>
      </w:pPr>
    </w:lvl>
    <w:lvl w:ilvl="7" w:tplc="04140019" w:tentative="1">
      <w:start w:val="1"/>
      <w:numFmt w:val="lowerLetter"/>
      <w:lvlText w:val="%8."/>
      <w:lvlJc w:val="left"/>
      <w:pPr>
        <w:ind w:left="5445" w:hanging="360"/>
      </w:pPr>
    </w:lvl>
    <w:lvl w:ilvl="8" w:tplc="041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4EA7F3A"/>
    <w:multiLevelType w:val="hybridMultilevel"/>
    <w:tmpl w:val="6456BE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04A1B"/>
    <w:multiLevelType w:val="hybridMultilevel"/>
    <w:tmpl w:val="4DE2588C"/>
    <w:lvl w:ilvl="0" w:tplc="0414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15BB4EB1"/>
    <w:multiLevelType w:val="hybridMultilevel"/>
    <w:tmpl w:val="34A0312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C24432"/>
    <w:multiLevelType w:val="hybridMultilevel"/>
    <w:tmpl w:val="D0B41D6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040475"/>
    <w:multiLevelType w:val="hybridMultilevel"/>
    <w:tmpl w:val="4720E9F6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23287596"/>
    <w:multiLevelType w:val="hybridMultilevel"/>
    <w:tmpl w:val="974A7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E06C7B"/>
    <w:multiLevelType w:val="hybridMultilevel"/>
    <w:tmpl w:val="F37A523C"/>
    <w:lvl w:ilvl="0" w:tplc="E27416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63D18EF"/>
    <w:multiLevelType w:val="hybridMultilevel"/>
    <w:tmpl w:val="E02EDDCA"/>
    <w:lvl w:ilvl="0" w:tplc="D0422C8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 w:tplc="38324F6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D75A37D0">
      <w:start w:val="1"/>
      <w:numFmt w:val="decimal"/>
      <w:lvlText w:val="%3."/>
      <w:lvlJc w:val="right"/>
      <w:pPr>
        <w:ind w:left="1800" w:hanging="180"/>
      </w:pPr>
      <w:rPr>
        <w:rFonts w:asciiTheme="minorHAnsi" w:eastAsiaTheme="minorHAnsi" w:hAnsiTheme="minorHAnsi" w:cstheme="minorBidi"/>
        <w:b w:val="0"/>
      </w:rPr>
    </w:lvl>
    <w:lvl w:ilvl="3" w:tplc="31E0EBA0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Bidi"/>
      </w:r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7D3028F"/>
    <w:multiLevelType w:val="hybridMultilevel"/>
    <w:tmpl w:val="0D5AAD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BF0D85"/>
    <w:multiLevelType w:val="hybridMultilevel"/>
    <w:tmpl w:val="8DC65D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460C64"/>
    <w:multiLevelType w:val="hybridMultilevel"/>
    <w:tmpl w:val="1D1403B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DA40ACA"/>
    <w:multiLevelType w:val="hybridMultilevel"/>
    <w:tmpl w:val="0B82DE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2B1195"/>
    <w:multiLevelType w:val="hybridMultilevel"/>
    <w:tmpl w:val="49CA307A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>
    <w:nsid w:val="4DAC0833"/>
    <w:multiLevelType w:val="hybridMultilevel"/>
    <w:tmpl w:val="8B5E2B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330941"/>
    <w:multiLevelType w:val="hybridMultilevel"/>
    <w:tmpl w:val="5A86365E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53FA70DE"/>
    <w:multiLevelType w:val="hybridMultilevel"/>
    <w:tmpl w:val="B98CADD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451C2"/>
    <w:multiLevelType w:val="hybridMultilevel"/>
    <w:tmpl w:val="1E40E900"/>
    <w:lvl w:ilvl="0" w:tplc="84BA50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FA311A"/>
    <w:multiLevelType w:val="hybridMultilevel"/>
    <w:tmpl w:val="FA78832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FB6AD4"/>
    <w:multiLevelType w:val="hybridMultilevel"/>
    <w:tmpl w:val="44000D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05E2F"/>
    <w:multiLevelType w:val="hybridMultilevel"/>
    <w:tmpl w:val="D6CE4392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64B539F1"/>
    <w:multiLevelType w:val="hybridMultilevel"/>
    <w:tmpl w:val="613476EA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>
    <w:nsid w:val="64EC7C37"/>
    <w:multiLevelType w:val="hybridMultilevel"/>
    <w:tmpl w:val="149E5BA8"/>
    <w:lvl w:ilvl="0" w:tplc="C14ABAF0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75F01FC"/>
    <w:multiLevelType w:val="hybridMultilevel"/>
    <w:tmpl w:val="7D941668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>
    <w:nsid w:val="6BD80AD8"/>
    <w:multiLevelType w:val="hybridMultilevel"/>
    <w:tmpl w:val="27D47E6C"/>
    <w:lvl w:ilvl="0" w:tplc="982AEB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B1640"/>
    <w:multiLevelType w:val="hybridMultilevel"/>
    <w:tmpl w:val="89AE6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2434EBA"/>
    <w:multiLevelType w:val="hybridMultilevel"/>
    <w:tmpl w:val="12C68A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A12940"/>
    <w:multiLevelType w:val="hybridMultilevel"/>
    <w:tmpl w:val="53BE25D0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>
    <w:nsid w:val="786474E2"/>
    <w:multiLevelType w:val="hybridMultilevel"/>
    <w:tmpl w:val="A426ECD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576115"/>
    <w:multiLevelType w:val="hybridMultilevel"/>
    <w:tmpl w:val="76B2F1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4231E6"/>
    <w:multiLevelType w:val="hybridMultilevel"/>
    <w:tmpl w:val="1730CC76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7A119B"/>
    <w:multiLevelType w:val="hybridMultilevel"/>
    <w:tmpl w:val="296A1088"/>
    <w:lvl w:ilvl="0" w:tplc="0414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9"/>
  </w:num>
  <w:num w:numId="3">
    <w:abstractNumId w:val="8"/>
  </w:num>
  <w:num w:numId="4">
    <w:abstractNumId w:val="4"/>
  </w:num>
  <w:num w:numId="5">
    <w:abstractNumId w:val="29"/>
  </w:num>
  <w:num w:numId="6">
    <w:abstractNumId w:val="36"/>
  </w:num>
  <w:num w:numId="7">
    <w:abstractNumId w:val="32"/>
  </w:num>
  <w:num w:numId="8">
    <w:abstractNumId w:val="30"/>
  </w:num>
  <w:num w:numId="9">
    <w:abstractNumId w:val="14"/>
  </w:num>
  <w:num w:numId="10">
    <w:abstractNumId w:val="40"/>
  </w:num>
  <w:num w:numId="11">
    <w:abstractNumId w:val="1"/>
  </w:num>
  <w:num w:numId="12">
    <w:abstractNumId w:val="11"/>
  </w:num>
  <w:num w:numId="13">
    <w:abstractNumId w:val="24"/>
  </w:num>
  <w:num w:numId="14">
    <w:abstractNumId w:val="38"/>
  </w:num>
  <w:num w:numId="15">
    <w:abstractNumId w:val="35"/>
  </w:num>
  <w:num w:numId="16">
    <w:abstractNumId w:val="12"/>
  </w:num>
  <w:num w:numId="17">
    <w:abstractNumId w:val="25"/>
  </w:num>
  <w:num w:numId="18">
    <w:abstractNumId w:val="6"/>
  </w:num>
  <w:num w:numId="19">
    <w:abstractNumId w:val="3"/>
  </w:num>
  <w:num w:numId="20">
    <w:abstractNumId w:val="21"/>
  </w:num>
  <w:num w:numId="21">
    <w:abstractNumId w:val="10"/>
  </w:num>
  <w:num w:numId="22">
    <w:abstractNumId w:val="26"/>
  </w:num>
  <w:num w:numId="23">
    <w:abstractNumId w:val="9"/>
  </w:num>
  <w:num w:numId="24">
    <w:abstractNumId w:val="33"/>
  </w:num>
  <w:num w:numId="25">
    <w:abstractNumId w:val="31"/>
  </w:num>
  <w:num w:numId="26">
    <w:abstractNumId w:val="17"/>
  </w:num>
  <w:num w:numId="27">
    <w:abstractNumId w:val="20"/>
  </w:num>
  <w:num w:numId="28">
    <w:abstractNumId w:val="13"/>
  </w:num>
  <w:num w:numId="29">
    <w:abstractNumId w:val="15"/>
  </w:num>
  <w:num w:numId="30">
    <w:abstractNumId w:val="22"/>
  </w:num>
  <w:num w:numId="31">
    <w:abstractNumId w:val="19"/>
  </w:num>
  <w:num w:numId="32">
    <w:abstractNumId w:val="28"/>
  </w:num>
  <w:num w:numId="33">
    <w:abstractNumId w:val="34"/>
  </w:num>
  <w:num w:numId="34">
    <w:abstractNumId w:val="23"/>
  </w:num>
  <w:num w:numId="35">
    <w:abstractNumId w:val="16"/>
  </w:num>
  <w:num w:numId="36">
    <w:abstractNumId w:val="7"/>
  </w:num>
  <w:num w:numId="37">
    <w:abstractNumId w:val="27"/>
  </w:num>
  <w:num w:numId="38">
    <w:abstractNumId w:val="37"/>
  </w:num>
  <w:num w:numId="39">
    <w:abstractNumId w:val="0"/>
  </w:num>
  <w:num w:numId="40">
    <w:abstractNumId w:val="18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5B"/>
    <w:rsid w:val="00014490"/>
    <w:rsid w:val="000658DA"/>
    <w:rsid w:val="00072109"/>
    <w:rsid w:val="000734C6"/>
    <w:rsid w:val="00094482"/>
    <w:rsid w:val="000C5E68"/>
    <w:rsid w:val="000D5424"/>
    <w:rsid w:val="000E6839"/>
    <w:rsid w:val="000F1DFC"/>
    <w:rsid w:val="000F2C69"/>
    <w:rsid w:val="000F43CC"/>
    <w:rsid w:val="00111850"/>
    <w:rsid w:val="00112C1B"/>
    <w:rsid w:val="00114C09"/>
    <w:rsid w:val="00122EB7"/>
    <w:rsid w:val="00125EF1"/>
    <w:rsid w:val="00131DD9"/>
    <w:rsid w:val="00166A03"/>
    <w:rsid w:val="00167381"/>
    <w:rsid w:val="001A1BBE"/>
    <w:rsid w:val="001C0D81"/>
    <w:rsid w:val="001C0E48"/>
    <w:rsid w:val="001C22BB"/>
    <w:rsid w:val="001C4236"/>
    <w:rsid w:val="001D156F"/>
    <w:rsid w:val="001D2340"/>
    <w:rsid w:val="00215665"/>
    <w:rsid w:val="00237406"/>
    <w:rsid w:val="00256084"/>
    <w:rsid w:val="002721B3"/>
    <w:rsid w:val="00274FC8"/>
    <w:rsid w:val="002D73D7"/>
    <w:rsid w:val="00302460"/>
    <w:rsid w:val="0031348E"/>
    <w:rsid w:val="00321C18"/>
    <w:rsid w:val="00344DB2"/>
    <w:rsid w:val="003556C6"/>
    <w:rsid w:val="00374C7F"/>
    <w:rsid w:val="003843C0"/>
    <w:rsid w:val="00391F39"/>
    <w:rsid w:val="003A1394"/>
    <w:rsid w:val="003A56DE"/>
    <w:rsid w:val="003A59D0"/>
    <w:rsid w:val="003D0872"/>
    <w:rsid w:val="00401967"/>
    <w:rsid w:val="00404879"/>
    <w:rsid w:val="00424C72"/>
    <w:rsid w:val="00473FAF"/>
    <w:rsid w:val="00490D7E"/>
    <w:rsid w:val="004A1D11"/>
    <w:rsid w:val="004A3501"/>
    <w:rsid w:val="004D0091"/>
    <w:rsid w:val="004E1837"/>
    <w:rsid w:val="00537C0C"/>
    <w:rsid w:val="005500F9"/>
    <w:rsid w:val="00551C54"/>
    <w:rsid w:val="00552848"/>
    <w:rsid w:val="0057365B"/>
    <w:rsid w:val="0058794A"/>
    <w:rsid w:val="005A7966"/>
    <w:rsid w:val="005C4D20"/>
    <w:rsid w:val="00602581"/>
    <w:rsid w:val="006052A1"/>
    <w:rsid w:val="00610FE6"/>
    <w:rsid w:val="00620008"/>
    <w:rsid w:val="006375BA"/>
    <w:rsid w:val="006839F1"/>
    <w:rsid w:val="00685C5B"/>
    <w:rsid w:val="00686C6B"/>
    <w:rsid w:val="006904AB"/>
    <w:rsid w:val="006C5DCE"/>
    <w:rsid w:val="006D5E14"/>
    <w:rsid w:val="00704548"/>
    <w:rsid w:val="00720171"/>
    <w:rsid w:val="00736391"/>
    <w:rsid w:val="00737A21"/>
    <w:rsid w:val="00745667"/>
    <w:rsid w:val="007464F1"/>
    <w:rsid w:val="007473D3"/>
    <w:rsid w:val="00753933"/>
    <w:rsid w:val="00753B03"/>
    <w:rsid w:val="00756D66"/>
    <w:rsid w:val="00774E0F"/>
    <w:rsid w:val="00782461"/>
    <w:rsid w:val="007A4587"/>
    <w:rsid w:val="007A491F"/>
    <w:rsid w:val="007E70A7"/>
    <w:rsid w:val="007F578E"/>
    <w:rsid w:val="008028E3"/>
    <w:rsid w:val="008721D1"/>
    <w:rsid w:val="00872E9C"/>
    <w:rsid w:val="00885C62"/>
    <w:rsid w:val="008C4486"/>
    <w:rsid w:val="008D34E8"/>
    <w:rsid w:val="008E327D"/>
    <w:rsid w:val="008E54CC"/>
    <w:rsid w:val="008F7DC2"/>
    <w:rsid w:val="00905BD9"/>
    <w:rsid w:val="00933759"/>
    <w:rsid w:val="00950B7B"/>
    <w:rsid w:val="00950DB2"/>
    <w:rsid w:val="00952F25"/>
    <w:rsid w:val="00964CD8"/>
    <w:rsid w:val="00970261"/>
    <w:rsid w:val="00971513"/>
    <w:rsid w:val="00992759"/>
    <w:rsid w:val="009C7BE1"/>
    <w:rsid w:val="009E2335"/>
    <w:rsid w:val="009F52F9"/>
    <w:rsid w:val="00A51F60"/>
    <w:rsid w:val="00A64EBF"/>
    <w:rsid w:val="00A87AD4"/>
    <w:rsid w:val="00A93A46"/>
    <w:rsid w:val="00AA6B58"/>
    <w:rsid w:val="00AC647A"/>
    <w:rsid w:val="00AD5FFF"/>
    <w:rsid w:val="00AF5013"/>
    <w:rsid w:val="00AF5E70"/>
    <w:rsid w:val="00B3765D"/>
    <w:rsid w:val="00B40779"/>
    <w:rsid w:val="00B62F96"/>
    <w:rsid w:val="00B72FE8"/>
    <w:rsid w:val="00BB5C92"/>
    <w:rsid w:val="00BE3A6B"/>
    <w:rsid w:val="00BF0C5B"/>
    <w:rsid w:val="00C3581D"/>
    <w:rsid w:val="00C512E4"/>
    <w:rsid w:val="00C54023"/>
    <w:rsid w:val="00C62185"/>
    <w:rsid w:val="00C75769"/>
    <w:rsid w:val="00C84331"/>
    <w:rsid w:val="00CA33B2"/>
    <w:rsid w:val="00CC2EEA"/>
    <w:rsid w:val="00CC3305"/>
    <w:rsid w:val="00CE25BD"/>
    <w:rsid w:val="00CE4EA4"/>
    <w:rsid w:val="00D1442C"/>
    <w:rsid w:val="00DA75A7"/>
    <w:rsid w:val="00DB350A"/>
    <w:rsid w:val="00DE52DD"/>
    <w:rsid w:val="00E454AB"/>
    <w:rsid w:val="00E73F7A"/>
    <w:rsid w:val="00E82B95"/>
    <w:rsid w:val="00E86227"/>
    <w:rsid w:val="00E865BD"/>
    <w:rsid w:val="00EA7172"/>
    <w:rsid w:val="00EB6E65"/>
    <w:rsid w:val="00F053A5"/>
    <w:rsid w:val="00F26FBA"/>
    <w:rsid w:val="00F420B7"/>
    <w:rsid w:val="00F43329"/>
    <w:rsid w:val="00F56B47"/>
    <w:rsid w:val="00F64F7C"/>
    <w:rsid w:val="00F67395"/>
    <w:rsid w:val="00F71413"/>
    <w:rsid w:val="00F8699E"/>
    <w:rsid w:val="00F87D38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57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57365B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573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365B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737A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47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avsnittTegn">
    <w:name w:val="Listeavsnitt Tegn"/>
    <w:link w:val="Listeavsnitt"/>
    <w:uiPriority w:val="34"/>
    <w:rsid w:val="005A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57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57365B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573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365B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737A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47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avsnittTegn">
    <w:name w:val="Listeavsnitt Tegn"/>
    <w:link w:val="Listeavsnitt"/>
    <w:uiPriority w:val="34"/>
    <w:rsid w:val="005A7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iri.Lovas.Severinsen@mandal.kommune.no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C09C0-E250-47A3-9D52-F07CABA1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CF70760F.dotm</Template>
  <TotalTime>1</TotalTime>
  <Pages>1</Pages>
  <Words>262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sse</dc:creator>
  <cp:lastModifiedBy>Guttorm Aanes</cp:lastModifiedBy>
  <cp:revision>2</cp:revision>
  <cp:lastPrinted>2014-09-01T12:23:00Z</cp:lastPrinted>
  <dcterms:created xsi:type="dcterms:W3CDTF">2015-08-18T11:13:00Z</dcterms:created>
  <dcterms:modified xsi:type="dcterms:W3CDTF">2015-08-18T11:13:00Z</dcterms:modified>
</cp:coreProperties>
</file>